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3642D" w14:textId="77777777" w:rsidR="00C12EB2" w:rsidRDefault="00C12EB2" w:rsidP="00C12EB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Thomas BERNARD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01870777" w14:textId="77777777" w:rsidR="00C12EB2" w:rsidRDefault="00C12EB2" w:rsidP="00C12EB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of Stock, Essex. Wool man.</w:t>
      </w:r>
    </w:p>
    <w:p w14:paraId="3436101C" w14:textId="77777777" w:rsidR="00C12EB2" w:rsidRDefault="00C12EB2" w:rsidP="00C12EB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914DEA3" w14:textId="77777777" w:rsidR="00C12EB2" w:rsidRDefault="00C12EB2" w:rsidP="00C12EB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0ADD7BC" w14:textId="77777777" w:rsidR="00C12EB2" w:rsidRDefault="00C12EB2" w:rsidP="00C12EB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William Mason of Newington, Kent(q.v.), brought a plaint of debt </w:t>
      </w:r>
    </w:p>
    <w:p w14:paraId="383A388D" w14:textId="77777777" w:rsidR="00C12EB2" w:rsidRDefault="00C12EB2" w:rsidP="00C12EB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execution against him.</w:t>
      </w:r>
    </w:p>
    <w:p w14:paraId="2C9854F0" w14:textId="77777777" w:rsidR="00C12EB2" w:rsidRDefault="00C12EB2" w:rsidP="00C12EB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6AFF3B40" w14:textId="77777777" w:rsidR="00C12EB2" w:rsidRDefault="00C12EB2" w:rsidP="00C12EB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C90EBB4" w14:textId="77777777" w:rsidR="00C12EB2" w:rsidRDefault="00C12EB2" w:rsidP="00C12EB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EAF3022" w14:textId="77777777" w:rsidR="00C12EB2" w:rsidRDefault="00C12EB2" w:rsidP="00C12EB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17 December 2021</w:t>
      </w:r>
    </w:p>
    <w:p w14:paraId="0169B48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3C654" w14:textId="77777777" w:rsidR="00C12EB2" w:rsidRDefault="00C12EB2" w:rsidP="009139A6">
      <w:r>
        <w:separator/>
      </w:r>
    </w:p>
  </w:endnote>
  <w:endnote w:type="continuationSeparator" w:id="0">
    <w:p w14:paraId="45720E01" w14:textId="77777777" w:rsidR="00C12EB2" w:rsidRDefault="00C12EB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AE4A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C377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348B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F4A5A" w14:textId="77777777" w:rsidR="00C12EB2" w:rsidRDefault="00C12EB2" w:rsidP="009139A6">
      <w:r>
        <w:separator/>
      </w:r>
    </w:p>
  </w:footnote>
  <w:footnote w:type="continuationSeparator" w:id="0">
    <w:p w14:paraId="04B87DAF" w14:textId="77777777" w:rsidR="00C12EB2" w:rsidRDefault="00C12EB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0B58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2828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1E15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EB2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12EB2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B8F1E4"/>
  <w15:chartTrackingRefBased/>
  <w15:docId w15:val="{E258F5C9-EC77-4796-9910-79B42A1D8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12EB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2022-01-14T10:42:00Z</dcterms:created>
  <dcterms:modified xsi:type="dcterms:W3CDTF">2022-01-14T10:43:00Z</dcterms:modified>
</cp:coreProperties>
</file>